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10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p w:rsidR="00D13030" w:rsidRPr="009842C4" w:rsidRDefault="00D13030" w:rsidP="00C41CAC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="002B03B2"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สำหรับฐานข้อมูลที่มีการพัฒนาแล้ว</w:t>
      </w: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 xml:space="preserve"> :</w:t>
      </w:r>
    </w:p>
    <w:p w:rsidR="00E778A6" w:rsidRPr="009842C4" w:rsidRDefault="00C41CAC" w:rsidP="00C41CAC">
      <w:pPr>
        <w:spacing w:after="2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9842C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9842C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มีข้อมูลพื้นฐานที่ใช้อ้างอิงภายในระบบที่กำหนดเป็นตัวชี้วัดของสำนัก ครบถ้วน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มีกำหนดระยะเวลาและรูปแบบข้อมูลที่นำเข้าระบบที่ชัดเจน  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มีข้อมูลจากหน่วยงานที่ต้องนำข้อมูลเข้าครบทุกหน่วยงาน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D13030" w:rsidRPr="009842C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ข้อมูลที่นำเข้าระบบต้องมีความถูกต้องไม่ต่ำกว่าร้อยละ 50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E778A6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ทบทวนและระบุข้อมูล/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ที่จำเป็น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เพิ่มเติม เพื่อปรับปรุงระบบให้มีความถูกต้องเพิ่มขึ้น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พร้อมทั้งผู้อำนวยการสำนัก/หน่วยงานให้ความเห็นชอบผลการพิจารณาทบทวน</w:t>
            </w:r>
          </w:p>
        </w:tc>
      </w:tr>
    </w:tbl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D65F55" w:rsidRPr="009842C4" w:rsidRDefault="002B03B2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>เกณฑ์การให้คะแนนสำหรับฐานข้อมูลที่อยู่ระหว่างการพัฒนา</w:t>
      </w: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b/>
          <w:bCs/>
          <w:sz w:val="30"/>
          <w:szCs w:val="30"/>
        </w:rPr>
        <w:t>:</w:t>
      </w:r>
    </w:p>
    <w:p w:rsidR="008664E9" w:rsidRPr="009842C4" w:rsidRDefault="002B03B2" w:rsidP="00C41CAC">
      <w:pPr>
        <w:pStyle w:val="FootnoteText"/>
        <w:spacing w:after="240"/>
        <w:ind w:firstLine="7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/>
          <w:sz w:val="30"/>
          <w:szCs w:val="30"/>
          <w:cs/>
        </w:rPr>
        <w:t>กำหนดเป็นลำดับขั้นตอนของความสำเร็จ (</w:t>
      </w:r>
      <w:r w:rsidRPr="009842C4">
        <w:rPr>
          <w:rFonts w:ascii="TH SarabunPSK" w:hAnsi="TH SarabunPSK" w:cs="TH SarabunPSK"/>
          <w:sz w:val="30"/>
          <w:szCs w:val="30"/>
        </w:rPr>
        <w:t xml:space="preserve">Milestone) </w:t>
      </w:r>
      <w:r w:rsidRPr="009842C4">
        <w:rPr>
          <w:rFonts w:ascii="TH SarabunPSK" w:hAnsi="TH SarabunPSK" w:cs="TH SarabunPSK"/>
          <w:sz w:val="30"/>
          <w:szCs w:val="30"/>
          <w:cs/>
        </w:rPr>
        <w:t xml:space="preserve">แบ่งเกณฑ์การให้คะแนนเป็น </w:t>
      </w:r>
      <w:r w:rsidRPr="009842C4">
        <w:rPr>
          <w:rFonts w:ascii="TH SarabunPSK" w:hAnsi="TH SarabunPSK" w:cs="TH SarabunPSK"/>
          <w:sz w:val="30"/>
          <w:szCs w:val="30"/>
        </w:rPr>
        <w:t xml:space="preserve">5 </w:t>
      </w:r>
      <w:r w:rsidRPr="009842C4">
        <w:rPr>
          <w:rFonts w:ascii="TH SarabunPSK" w:hAnsi="TH SarabunPSK" w:cs="TH SarabunPSK"/>
          <w:sz w:val="30"/>
          <w:szCs w:val="30"/>
          <w:cs/>
        </w:rPr>
        <w:t xml:space="preserve">ระดับ </w:t>
      </w:r>
      <w:r w:rsidRPr="009842C4">
        <w:rPr>
          <w:rFonts w:ascii="TH SarabunPSK" w:hAnsi="TH SarabunPSK" w:cs="TH SarabunPSK"/>
          <w:sz w:val="30"/>
          <w:szCs w:val="30"/>
          <w:cs/>
        </w:rPr>
        <w:br/>
        <w:t>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2B03B2" w:rsidRPr="009842C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lastRenderedPageBreak/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 </w:t>
            </w:r>
            <w:r w:rsidRPr="009842C4">
              <w:rPr>
                <w:rFonts w:ascii="TH SarabunPSK" w:hAnsi="TH SarabunPSK" w:cs="TH SarabunPSK"/>
                <w:sz w:val="30"/>
                <w:szCs w:val="30"/>
              </w:rPr>
              <w:t xml:space="preserve">Operating Flowchart 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รายละเอียดของ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คำอธิบายรายการข้อมูล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ชนิดของข้อมูลที่ระบุไว้ในระดับคะแนนที่ 1</w:t>
            </w:r>
          </w:p>
          <w:p w:rsidR="002D0DB8" w:rsidRPr="009842C4" w:rsidRDefault="002D0DB8" w:rsidP="002B03B2">
            <w:pPr>
              <w:jc w:val="thaiDistribute"/>
            </w:pP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กรณีจัดจ้างพัฒนา </w:t>
            </w: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มีเอกสารการอนุมัติ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จ้างพัฒนาระบบ</w:t>
            </w:r>
          </w:p>
          <w:p w:rsidR="003A0401" w:rsidRPr="00C41CAC" w:rsidRDefault="003A0401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กรณีพัฒนาร่วมกับศูนย์สาร</w:t>
            </w:r>
            <w:r w:rsidR="008664E9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นเทศอุดมศึกษา </w:t>
            </w:r>
          </w:p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มีแผนการดำเนินการจัดทำที่ลงนามร่วมกันเพื่อยืนยันแผนการดำเนินการ</w:t>
            </w:r>
          </w:p>
        </w:tc>
      </w:tr>
      <w:tr w:rsidR="002B03B2" w:rsidRPr="009842C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มีการพัฒนาเป็นไปตามแผนการดำเนินงานในระดับคะแนนที่ 3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พร้อมหลักฐานตรวจสอบได้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ระบบข้อมูล/ฐานข้อมูลสารสนเทศ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มีความสอดคล้องกับแผนการศึกษาแห่งชาติ พ.ศ. 2560 </w:t>
            </w: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–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2574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A0401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แนวทางการพัฒนาฐานข้อมูลด้านการศึกษาที่มีมาตรฐาน เชื่อมโยง และเข้าถึงได้</w:t>
            </w:r>
          </w:p>
        </w:tc>
      </w:tr>
    </w:tbl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F3006A" w:rsidRDefault="00A42EFF" w:rsidP="00D13030">
      <w:pPr>
        <w:pStyle w:val="FootnoteText"/>
        <w:spacing w:before="120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="00F3006A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 xml:space="preserve"> -ถ้ามี-</w:t>
      </w:r>
      <w:bookmarkStart w:id="0" w:name="_GoBack"/>
      <w:bookmarkEnd w:id="0"/>
      <w:r w:rsidR="00F3006A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F3006A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F3006A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F3006A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F3006A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F3006A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F3006A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F3006A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F3006A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="00F3006A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21AF1" w:rsidRPr="009842C4" w:rsidTr="00F16849">
        <w:tc>
          <w:tcPr>
            <w:tcW w:w="371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2D0DB8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416FDA" w:rsidRPr="009842C4" w:rsidRDefault="002D0DB8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416FDA" w:rsidRPr="009842C4" w:rsidRDefault="002D0DB8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5557A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ระบบข้อมูล/ฐานข้อมูลสารสนเทศ</w:t>
            </w: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A32" w:rsidRDefault="00B82A32">
      <w:r>
        <w:separator/>
      </w:r>
    </w:p>
  </w:endnote>
  <w:endnote w:type="continuationSeparator" w:id="0">
    <w:p w:rsidR="00B82A32" w:rsidRDefault="00B82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A32" w:rsidRDefault="00B82A32">
      <w:r>
        <w:separator/>
      </w:r>
    </w:p>
  </w:footnote>
  <w:footnote w:type="continuationSeparator" w:id="0">
    <w:p w:rsidR="00B82A32" w:rsidRDefault="00B82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1715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77A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1715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77A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0DB8"/>
    <w:rsid w:val="002D58C3"/>
    <w:rsid w:val="002E4335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17156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069AF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2A3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0527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3006A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54EB0-F435-4F0F-8E83-20E2D148C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42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29</cp:revision>
  <cp:lastPrinted>2017-01-06T06:10:00Z</cp:lastPrinted>
  <dcterms:created xsi:type="dcterms:W3CDTF">2017-01-06T02:10:00Z</dcterms:created>
  <dcterms:modified xsi:type="dcterms:W3CDTF">2018-02-01T09:36:00Z</dcterms:modified>
</cp:coreProperties>
</file>